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Alloa and Grangemouth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Alloa and Grangemouth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Alloa and Grangemouth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Alloa and Grangemouth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Alloa and Grangemouth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Alloa and Grangemouth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60.0% </w:t>
      </w:r>
      <w:r w:rsidRPr="004747BF">
        <w:rPr>
          <w:rFonts w:ascii="Libre Franklin Light" w:eastAsia="Times New Roman" w:hAnsi="Libre Franklin Light" w:cs="Calibri Light"/>
        </w:rPr>
        <w:t xml:space="preserve">of those respondents classified as PGSI 8+ in Alloa and Grangemouth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Alloa and Grangemouth is estimated to be </w:t>
      </w:r>
      <w:r w:rsidRPr="00773DF7">
        <w:rPr>
          <w:rFonts w:ascii="Libre Franklin Light" w:eastAsia="Times New Roman" w:hAnsi="Libre Franklin Light" w:cs="Calibri Light"/>
          <w:b/>
          <w:bCs/>
          <w:color w:val="C45911" w:themeColor="accent2" w:themeShade="BF"/>
        </w:rPr>
        <w:t xml:space="preserve">£2,074,025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Alloa and Grangemouth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Alloa and Grangemouth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Alloa and Grangemouth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Alloa and Grangemouth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lloa and Grangem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Alloa and Grangemouth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lloa and Grangem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Alloa and Grangemouth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Alloa and Grangemouth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lloa and Grangem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Alloa and Grangemouth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Alloa and Grangemouth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Alloa and Grangemouth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80.0%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Alloa and Grangemouth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Alloa and Grangemouth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Alloa and Grangemouth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£2,074,025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Alloa and Grangemouth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£33,782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£698,641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£50,048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£14,076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£25,806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£1,251,672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£2,074,025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Alloa and Grangemouth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Alloa and Grangemouth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Alloa and Grangemouth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Alloa and Grangemouth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Alloa and Grangemouth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Alloa and Grangemouth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54.3%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Alloa and Grangemouth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Alloa and Grangemouth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Alloa and Grangemouth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Alloa and Grangemouth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Alloa and Grangemouth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54.3%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Alloa and Grangemouth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67DA067-1677-4799-ABEF-9F5DF6D294E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